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8A6DF" w14:textId="77777777" w:rsidR="00BE18E2" w:rsidRDefault="00BE18E2" w:rsidP="00BE18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POST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3D66B11" w14:textId="77777777" w:rsidR="00BE18E2" w:rsidRDefault="00BE18E2" w:rsidP="00BE18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Harborne, Warwickshire. Husbandman.</w:t>
      </w:r>
    </w:p>
    <w:p w14:paraId="73D62B89" w14:textId="77777777" w:rsidR="00BE18E2" w:rsidRDefault="00BE18E2" w:rsidP="00BE18E2">
      <w:pPr>
        <w:rPr>
          <w:rFonts w:ascii="Times New Roman" w:hAnsi="Times New Roman" w:cs="Times New Roman"/>
        </w:rPr>
      </w:pPr>
    </w:p>
    <w:p w14:paraId="7A512818" w14:textId="77777777" w:rsidR="00BE18E2" w:rsidRDefault="00BE18E2" w:rsidP="00BE18E2">
      <w:pPr>
        <w:rPr>
          <w:rFonts w:ascii="Times New Roman" w:hAnsi="Times New Roman" w:cs="Times New Roman"/>
        </w:rPr>
      </w:pPr>
    </w:p>
    <w:p w14:paraId="167C0E57" w14:textId="77777777" w:rsidR="00BE18E2" w:rsidRDefault="00BE18E2" w:rsidP="00BE18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Middelton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303EEF8E" w14:textId="77777777" w:rsidR="00BE18E2" w:rsidRDefault="00BE18E2" w:rsidP="00BE18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978ED27" w14:textId="77777777" w:rsidR="00BE18E2" w:rsidRDefault="00BE18E2" w:rsidP="00BE18E2">
      <w:pPr>
        <w:rPr>
          <w:rFonts w:ascii="Times New Roman" w:hAnsi="Times New Roman" w:cs="Times New Roman"/>
        </w:rPr>
      </w:pPr>
    </w:p>
    <w:p w14:paraId="2F2EF7D1" w14:textId="77777777" w:rsidR="00BE18E2" w:rsidRDefault="00BE18E2" w:rsidP="00BE18E2">
      <w:pPr>
        <w:rPr>
          <w:rFonts w:ascii="Times New Roman" w:hAnsi="Times New Roman" w:cs="Times New Roman"/>
        </w:rPr>
      </w:pPr>
    </w:p>
    <w:p w14:paraId="37E5D023" w14:textId="77777777" w:rsidR="00BE18E2" w:rsidRDefault="00BE18E2" w:rsidP="00BE18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May 2018</w:t>
      </w:r>
    </w:p>
    <w:p w14:paraId="3E3BF48C" w14:textId="77777777" w:rsidR="006B2F86" w:rsidRPr="00E71FC3" w:rsidRDefault="00BE18E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DCD89" w14:textId="77777777" w:rsidR="00BE18E2" w:rsidRDefault="00BE18E2" w:rsidP="00E71FC3">
      <w:r>
        <w:separator/>
      </w:r>
    </w:p>
  </w:endnote>
  <w:endnote w:type="continuationSeparator" w:id="0">
    <w:p w14:paraId="61A78DC8" w14:textId="77777777" w:rsidR="00BE18E2" w:rsidRDefault="00BE18E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681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174F4" w14:textId="77777777" w:rsidR="00BE18E2" w:rsidRDefault="00BE18E2" w:rsidP="00E71FC3">
      <w:r>
        <w:separator/>
      </w:r>
    </w:p>
  </w:footnote>
  <w:footnote w:type="continuationSeparator" w:id="0">
    <w:p w14:paraId="6E04C9E2" w14:textId="77777777" w:rsidR="00BE18E2" w:rsidRDefault="00BE18E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8E2"/>
    <w:rsid w:val="001A7C09"/>
    <w:rsid w:val="00577BD5"/>
    <w:rsid w:val="00656CBA"/>
    <w:rsid w:val="006A1F77"/>
    <w:rsid w:val="00733BE7"/>
    <w:rsid w:val="00AB52E8"/>
    <w:rsid w:val="00B16D3F"/>
    <w:rsid w:val="00BB41AC"/>
    <w:rsid w:val="00BE18E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CAAE9"/>
  <w15:chartTrackingRefBased/>
  <w15:docId w15:val="{34BB30F4-40E1-4307-929D-EF346F273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18E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E18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2018-06-23T15:01:00Z</dcterms:created>
  <dcterms:modified xsi:type="dcterms:W3CDTF">2018-06-23T15:02:00Z</dcterms:modified>
</cp:coreProperties>
</file>